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AF75C8" w14:textId="77777777" w:rsidR="004C3308" w:rsidRDefault="004C3308" w:rsidP="00257218">
      <w:pPr>
        <w:pStyle w:val="Heading1"/>
        <w:sectPr w:rsidR="004C3308" w:rsidSect="004C3308">
          <w:headerReference w:type="default" r:id="rId11"/>
          <w:footerReference w:type="first" r:id="rId12"/>
          <w:pgSz w:w="11900" w:h="16840"/>
          <w:pgMar w:top="1894" w:right="1418" w:bottom="1418" w:left="1418" w:header="3005" w:footer="709" w:gutter="0"/>
          <w:cols w:space="708"/>
          <w:docGrid w:linePitch="326"/>
        </w:sectPr>
      </w:pPr>
    </w:p>
    <w:p w14:paraId="22526F9E" w14:textId="4F90CA21" w:rsidR="00C94746" w:rsidRPr="00C94746" w:rsidRDefault="00257218" w:rsidP="00C94746">
      <w:pPr>
        <w:pStyle w:val="Heading1"/>
      </w:pPr>
      <w:r w:rsidRPr="00257218">
        <w:t xml:space="preserve">Leader Notes </w:t>
      </w:r>
    </w:p>
    <w:p w14:paraId="5131BE7B" w14:textId="32373ACC" w:rsidR="00257218" w:rsidRPr="00257218" w:rsidRDefault="00257218" w:rsidP="00C94746">
      <w:pPr>
        <w:pStyle w:val="Heading2"/>
        <w:spacing w:line="276" w:lineRule="auto"/>
        <w:rPr>
          <w:lang w:val="en-AU"/>
        </w:rPr>
      </w:pPr>
      <w:r w:rsidRPr="00257218">
        <w:rPr>
          <w:lang w:val="en-AU"/>
        </w:rPr>
        <w:t xml:space="preserve">Introduction   </w:t>
      </w:r>
    </w:p>
    <w:p w14:paraId="7C65509E" w14:textId="77777777" w:rsidR="00257218" w:rsidRPr="00257218" w:rsidRDefault="00257218" w:rsidP="00C94746">
      <w:pPr>
        <w:spacing w:line="276" w:lineRule="auto"/>
      </w:pPr>
      <w:r w:rsidRPr="00257218">
        <w:t xml:space="preserve">Mother's Day, dedicated to celebrating motherhood, happens on the second Sunday in May every year. Mother’s Day provides an opportunity for us as Christians to recognise the women who love, care for and support us. Some may be </w:t>
      </w:r>
      <w:proofErr w:type="gramStart"/>
      <w:r w:rsidRPr="00257218">
        <w:t>mothers,</w:t>
      </w:r>
      <w:proofErr w:type="gramEnd"/>
      <w:r w:rsidRPr="00257218">
        <w:t xml:space="preserve"> others take on a mothering role or are spiritual mentors. </w:t>
      </w:r>
    </w:p>
    <w:p w14:paraId="55D2B8BB" w14:textId="77777777" w:rsidR="00257218" w:rsidRPr="00257218" w:rsidRDefault="00257218" w:rsidP="00C94746">
      <w:pPr>
        <w:spacing w:line="276" w:lineRule="auto"/>
      </w:pPr>
      <w:r w:rsidRPr="00257218">
        <w:t>We are also mindful that this day is difficult for many, for various reasons. We acknowledge their pain, and we support and encourage them on this day.</w:t>
      </w:r>
    </w:p>
    <w:p w14:paraId="1005B72D" w14:textId="77777777" w:rsidR="00257218" w:rsidRPr="00257218" w:rsidRDefault="00257218" w:rsidP="00C94746">
      <w:pPr>
        <w:spacing w:line="276" w:lineRule="auto"/>
      </w:pPr>
      <w:r w:rsidRPr="00257218">
        <w:t>This document contains:</w:t>
      </w:r>
    </w:p>
    <w:p w14:paraId="4650F9A3" w14:textId="77777777" w:rsidR="00257218" w:rsidRPr="00257218" w:rsidRDefault="00257218" w:rsidP="00C94746">
      <w:pPr>
        <w:pStyle w:val="ListParagraph"/>
        <w:numPr>
          <w:ilvl w:val="0"/>
          <w:numId w:val="11"/>
        </w:numPr>
        <w:spacing w:line="276" w:lineRule="auto"/>
      </w:pPr>
      <w:r w:rsidRPr="00257218">
        <w:t>Suggested Scriptures</w:t>
      </w:r>
    </w:p>
    <w:p w14:paraId="2B85B636" w14:textId="77777777" w:rsidR="00257218" w:rsidRPr="00257218" w:rsidRDefault="00257218" w:rsidP="00C94746">
      <w:pPr>
        <w:pStyle w:val="ListParagraph"/>
        <w:numPr>
          <w:ilvl w:val="0"/>
          <w:numId w:val="11"/>
        </w:numPr>
        <w:spacing w:line="276" w:lineRule="auto"/>
      </w:pPr>
      <w:r w:rsidRPr="00257218">
        <w:t>Prayers</w:t>
      </w:r>
    </w:p>
    <w:p w14:paraId="43AC00D8" w14:textId="77777777" w:rsidR="00257218" w:rsidRDefault="00257218" w:rsidP="00C94746">
      <w:pPr>
        <w:pStyle w:val="ListParagraph"/>
        <w:numPr>
          <w:ilvl w:val="0"/>
          <w:numId w:val="11"/>
        </w:numPr>
        <w:spacing w:line="276" w:lineRule="auto"/>
      </w:pPr>
      <w:r w:rsidRPr="00257218">
        <w:t>Gift and activity ideas</w:t>
      </w:r>
    </w:p>
    <w:p w14:paraId="4A660F74" w14:textId="77777777" w:rsidR="00C94746" w:rsidRDefault="00C94746" w:rsidP="00C94746">
      <w:pPr>
        <w:spacing w:line="276" w:lineRule="auto"/>
      </w:pPr>
    </w:p>
    <w:p w14:paraId="50FE680F" w14:textId="77777777" w:rsidR="00257218" w:rsidRPr="00257218" w:rsidRDefault="00257218" w:rsidP="00C94746">
      <w:pPr>
        <w:pStyle w:val="Heading2"/>
        <w:spacing w:line="276" w:lineRule="auto"/>
        <w:rPr>
          <w:lang w:val="en-AU"/>
        </w:rPr>
      </w:pPr>
      <w:r w:rsidRPr="00257218">
        <w:rPr>
          <w:lang w:val="en-AU"/>
        </w:rPr>
        <w:t xml:space="preserve">Suggested Scriptures </w:t>
      </w:r>
    </w:p>
    <w:p w14:paraId="4AEAD958" w14:textId="77777777" w:rsidR="00257218" w:rsidRPr="00257218" w:rsidRDefault="00257218" w:rsidP="00C94746">
      <w:pPr>
        <w:pStyle w:val="Heading3"/>
        <w:spacing w:line="276" w:lineRule="auto"/>
      </w:pPr>
      <w:r w:rsidRPr="00257218">
        <w:t>A comfort:</w:t>
      </w:r>
    </w:p>
    <w:p w14:paraId="214EF8A9" w14:textId="6C76D210" w:rsidR="00C94746" w:rsidRDefault="00257218" w:rsidP="00C94746">
      <w:pPr>
        <w:spacing w:line="276" w:lineRule="auto"/>
      </w:pPr>
      <w:r w:rsidRPr="00257218">
        <w:t>“I will comfort you there like a mother comforting her child” (Isaiah 66:13, CEV).</w:t>
      </w:r>
    </w:p>
    <w:p w14:paraId="492CBA7A" w14:textId="77777777" w:rsidR="00C94746" w:rsidRPr="00257218" w:rsidRDefault="00C94746" w:rsidP="00C94746">
      <w:pPr>
        <w:spacing w:line="276" w:lineRule="auto"/>
      </w:pPr>
    </w:p>
    <w:p w14:paraId="172A3C8E" w14:textId="77777777" w:rsidR="00257218" w:rsidRPr="00257218" w:rsidRDefault="00257218" w:rsidP="00C94746">
      <w:pPr>
        <w:pStyle w:val="Heading3"/>
        <w:spacing w:line="276" w:lineRule="auto"/>
      </w:pPr>
      <w:r w:rsidRPr="00257218">
        <w:t>A godly influence:</w:t>
      </w:r>
    </w:p>
    <w:p w14:paraId="3D366BE2" w14:textId="075BEBEF" w:rsidR="004C3308" w:rsidRDefault="00257218" w:rsidP="00C94746">
      <w:pPr>
        <w:spacing w:line="276" w:lineRule="auto"/>
      </w:pPr>
      <w:r w:rsidRPr="00257218">
        <w:t>“I remember your true faith. That kind of faith first belonged to your grandmother Lois and to your mother Eunice. I know you now have that same faith” (2 Timothy 1:5, ERV).</w:t>
      </w:r>
    </w:p>
    <w:p w14:paraId="56765CB1" w14:textId="77777777" w:rsidR="00C94746" w:rsidRPr="00257218" w:rsidRDefault="00C94746" w:rsidP="00C94746">
      <w:pPr>
        <w:spacing w:line="276" w:lineRule="auto"/>
      </w:pPr>
    </w:p>
    <w:p w14:paraId="3A7A273E" w14:textId="77777777" w:rsidR="00C94746" w:rsidRDefault="00C94746" w:rsidP="00C94746">
      <w:pPr>
        <w:spacing w:after="200" w:line="276" w:lineRule="auto"/>
        <w:rPr>
          <w:b/>
          <w:bCs/>
          <w:i/>
          <w:color w:val="9C2A5D"/>
          <w:spacing w:val="10"/>
        </w:rPr>
      </w:pPr>
      <w:r>
        <w:br w:type="page"/>
      </w:r>
    </w:p>
    <w:p w14:paraId="6BD58508" w14:textId="15CED2D0" w:rsidR="00257218" w:rsidRPr="00257218" w:rsidRDefault="00257218" w:rsidP="00C94746">
      <w:pPr>
        <w:pStyle w:val="Heading3"/>
        <w:spacing w:line="276" w:lineRule="auto"/>
      </w:pPr>
      <w:r w:rsidRPr="00257218">
        <w:lastRenderedPageBreak/>
        <w:t>A blessing:</w:t>
      </w:r>
    </w:p>
    <w:p w14:paraId="18DE63FB" w14:textId="26AE4A0F" w:rsidR="00C94746" w:rsidRDefault="00257218" w:rsidP="00C94746">
      <w:pPr>
        <w:spacing w:line="276" w:lineRule="auto"/>
      </w:pPr>
      <w:r w:rsidRPr="00257218">
        <w:t>“Every time I think of you, I thank my God. And whenever I mention you in my prayers, it makes me happy” (Philippians 1:3-4, CEV).</w:t>
      </w:r>
    </w:p>
    <w:p w14:paraId="69E73A59" w14:textId="77777777" w:rsidR="00C94746" w:rsidRPr="00257218" w:rsidRDefault="00C94746" w:rsidP="00C94746">
      <w:pPr>
        <w:spacing w:line="276" w:lineRule="auto"/>
      </w:pPr>
    </w:p>
    <w:p w14:paraId="100A214E" w14:textId="77777777" w:rsidR="00257218" w:rsidRPr="00257218" w:rsidRDefault="00257218" w:rsidP="00C94746">
      <w:pPr>
        <w:pStyle w:val="Heading3"/>
        <w:spacing w:line="276" w:lineRule="auto"/>
      </w:pPr>
      <w:r w:rsidRPr="00257218">
        <w:t>An example of love:</w:t>
      </w:r>
    </w:p>
    <w:p w14:paraId="462FB906" w14:textId="6ED13787" w:rsidR="00257218" w:rsidRDefault="00257218" w:rsidP="00C94746">
      <w:pPr>
        <w:spacing w:line="276" w:lineRule="auto"/>
      </w:pPr>
      <w:r w:rsidRPr="00257218">
        <w:t>“Love is patient and kind. Love is not jealous, it does not brag, and it is not proud. Love is not rude, it is not selfish, and it cannot be made angry easily. Love does not remember wrongs done against it. Love is never happy when others do wrong, but it is always happy with the truth. Love never gives up on people. It never stops trusting, never loses hope, and never quits. Love will never end” (1 Corinthians 13:4-8a, ERV).</w:t>
      </w:r>
    </w:p>
    <w:p w14:paraId="639F19AB" w14:textId="77777777" w:rsidR="00C94746" w:rsidRPr="00C94746" w:rsidRDefault="00C94746" w:rsidP="00C94746">
      <w:pPr>
        <w:spacing w:line="276" w:lineRule="auto"/>
      </w:pPr>
    </w:p>
    <w:p w14:paraId="2FD9F1B9" w14:textId="77777777" w:rsidR="00257218" w:rsidRPr="00257218" w:rsidRDefault="00257218" w:rsidP="00C94746">
      <w:pPr>
        <w:pStyle w:val="Heading2"/>
        <w:spacing w:line="276" w:lineRule="auto"/>
      </w:pPr>
      <w:r w:rsidRPr="00257218">
        <w:rPr>
          <w:lang w:val="en-AU"/>
        </w:rPr>
        <w:t>Prayers</w:t>
      </w:r>
    </w:p>
    <w:p w14:paraId="571B182D" w14:textId="77777777" w:rsidR="00257218" w:rsidRPr="00257218" w:rsidRDefault="00257218" w:rsidP="00C94746">
      <w:pPr>
        <w:spacing w:line="276" w:lineRule="auto"/>
        <w:rPr>
          <w:lang w:val="en-AU"/>
        </w:rPr>
      </w:pPr>
      <w:r w:rsidRPr="00257218">
        <w:rPr>
          <w:lang w:val="en-AU"/>
        </w:rPr>
        <w:t xml:space="preserve">Loving God, </w:t>
      </w:r>
    </w:p>
    <w:p w14:paraId="457B6B9C" w14:textId="77777777" w:rsidR="00257218" w:rsidRPr="00257218" w:rsidRDefault="00257218" w:rsidP="00C94746">
      <w:pPr>
        <w:spacing w:line="276" w:lineRule="auto"/>
        <w:rPr>
          <w:lang w:val="en-AU"/>
        </w:rPr>
      </w:pPr>
      <w:r w:rsidRPr="00257218">
        <w:rPr>
          <w:lang w:val="en-AU"/>
        </w:rPr>
        <w:t>Today we give thanks for the mothers and mother-figures who have shaped our lives with kindness, strength and care. For every quiet sacrifice, every word of wisdom and every act of love, we thank you.</w:t>
      </w:r>
      <w:r w:rsidRPr="00257218">
        <w:br/>
      </w:r>
      <w:r w:rsidRPr="00257218">
        <w:rPr>
          <w:lang w:val="en-AU"/>
        </w:rPr>
        <w:t>Pour out your blessing on them – renew their strength, lift their spirits, and fill their homes with laughter. Surround them with your presence and the deep assurance that they are valued and loved.</w:t>
      </w:r>
    </w:p>
    <w:p w14:paraId="2ADC23C7" w14:textId="77777777" w:rsidR="00257218" w:rsidRPr="00257218" w:rsidRDefault="00257218" w:rsidP="00C94746">
      <w:pPr>
        <w:spacing w:line="276" w:lineRule="auto"/>
        <w:rPr>
          <w:lang w:val="en-AU"/>
        </w:rPr>
      </w:pPr>
      <w:r w:rsidRPr="00257218">
        <w:rPr>
          <w:lang w:val="en-AU"/>
        </w:rPr>
        <w:t>In the name of Jesus,</w:t>
      </w:r>
      <w:r w:rsidRPr="00257218">
        <w:br/>
      </w:r>
      <w:r w:rsidRPr="00257218">
        <w:rPr>
          <w:lang w:val="en-AU"/>
        </w:rPr>
        <w:t>Amen</w:t>
      </w:r>
    </w:p>
    <w:p w14:paraId="5A55568B" w14:textId="77777777" w:rsidR="00257218" w:rsidRPr="00257218" w:rsidRDefault="00257218" w:rsidP="00C94746">
      <w:pPr>
        <w:spacing w:line="276" w:lineRule="auto"/>
        <w:rPr>
          <w:lang w:val="en-AU"/>
        </w:rPr>
      </w:pPr>
    </w:p>
    <w:p w14:paraId="16E5F6C1" w14:textId="77777777" w:rsidR="00257218" w:rsidRPr="00257218" w:rsidRDefault="00257218" w:rsidP="00C94746">
      <w:pPr>
        <w:spacing w:line="276" w:lineRule="auto"/>
      </w:pPr>
      <w:r w:rsidRPr="00257218">
        <w:t xml:space="preserve">Loving Father, thank you for the gift of motherhood that has impacted the lives of so many. We thank you for the love, patience, kindness and so much more that our mothers and mother-figures </w:t>
      </w:r>
      <w:proofErr w:type="spellStart"/>
      <w:r w:rsidRPr="00257218">
        <w:t>give</w:t>
      </w:r>
      <w:proofErr w:type="spellEnd"/>
      <w:r w:rsidRPr="00257218">
        <w:t xml:space="preserve"> to us. Lord, if we haven’t experienced this kind of motherly love, we pray that you reveal to us what it feels like, through the Holy Spirit and through other mother-figures in our lives. We pray we don’t forget love and joy on this day but that we celebrate the mothers who are with us, who care for and love those entrusted to them.</w:t>
      </w:r>
    </w:p>
    <w:p w14:paraId="0F37FEF1" w14:textId="77777777" w:rsidR="00257218" w:rsidRPr="00E871FF" w:rsidRDefault="00257218" w:rsidP="00C94746">
      <w:pPr>
        <w:spacing w:line="276" w:lineRule="auto"/>
      </w:pPr>
      <w:r w:rsidRPr="00E871FF">
        <w:t>In your name,</w:t>
      </w:r>
    </w:p>
    <w:p w14:paraId="723C1932" w14:textId="77777777" w:rsidR="00257218" w:rsidRPr="00E871FF" w:rsidRDefault="00257218" w:rsidP="00C94746">
      <w:pPr>
        <w:spacing w:after="0" w:line="276" w:lineRule="auto"/>
        <w:rPr>
          <w:rFonts w:eastAsia="Calibri" w:cs="Calibri"/>
        </w:rPr>
      </w:pPr>
      <w:r w:rsidRPr="00E871FF">
        <w:rPr>
          <w:rFonts w:eastAsia="Calibri" w:cs="Calibri"/>
        </w:rPr>
        <w:t xml:space="preserve">Amen. </w:t>
      </w:r>
    </w:p>
    <w:p w14:paraId="069F9578" w14:textId="77777777" w:rsidR="00257218" w:rsidRDefault="00257218" w:rsidP="00C94746">
      <w:pPr>
        <w:spacing w:line="276" w:lineRule="auto"/>
      </w:pPr>
    </w:p>
    <w:p w14:paraId="3335CB46" w14:textId="77777777" w:rsidR="004C3308" w:rsidRPr="00257218" w:rsidRDefault="004C3308" w:rsidP="00C94746">
      <w:pPr>
        <w:spacing w:line="276" w:lineRule="auto"/>
      </w:pPr>
    </w:p>
    <w:p w14:paraId="31C41C7D" w14:textId="77777777" w:rsidR="00257218" w:rsidRPr="00257218" w:rsidRDefault="00257218" w:rsidP="00C94746">
      <w:pPr>
        <w:pStyle w:val="Heading2"/>
        <w:spacing w:line="276" w:lineRule="auto"/>
      </w:pPr>
      <w:r w:rsidRPr="00257218">
        <w:lastRenderedPageBreak/>
        <w:t>Activity ideas</w:t>
      </w:r>
    </w:p>
    <w:p w14:paraId="4B85BC01" w14:textId="77777777" w:rsidR="00257218" w:rsidRPr="00257218" w:rsidRDefault="00257218" w:rsidP="00C94746">
      <w:pPr>
        <w:pStyle w:val="Heading3"/>
        <w:spacing w:line="276" w:lineRule="auto"/>
      </w:pPr>
      <w:r w:rsidRPr="00257218">
        <w:t>Mum-skills challenge</w:t>
      </w:r>
    </w:p>
    <w:p w14:paraId="648A4EF9" w14:textId="77777777" w:rsidR="00257218" w:rsidRPr="00257218" w:rsidRDefault="00257218" w:rsidP="00C94746">
      <w:pPr>
        <w:spacing w:line="276" w:lineRule="auto"/>
      </w:pPr>
      <w:r w:rsidRPr="00257218">
        <w:t>Ask volunteers to compete in your choice of the following challenges:</w:t>
      </w:r>
    </w:p>
    <w:p w14:paraId="290493C7" w14:textId="77777777" w:rsidR="00257218" w:rsidRPr="00257218" w:rsidRDefault="00257218" w:rsidP="00C94746">
      <w:pPr>
        <w:pStyle w:val="ListParagraph"/>
        <w:numPr>
          <w:ilvl w:val="0"/>
          <w:numId w:val="12"/>
        </w:numPr>
        <w:spacing w:line="276" w:lineRule="auto"/>
      </w:pPr>
      <w:r w:rsidRPr="004C3308">
        <w:rPr>
          <w:lang w:val="en-AU"/>
        </w:rPr>
        <w:t xml:space="preserve">Carry eight shopping bags at once (use bags stuffed with towels or lightweight objects) and keep a balloon up in the air </w:t>
      </w:r>
      <w:r w:rsidRPr="004C3308">
        <w:rPr>
          <w:rStyle w:val="Strong"/>
        </w:rPr>
        <w:t>(beat the clock)</w:t>
      </w:r>
    </w:p>
    <w:p w14:paraId="2FA613A8" w14:textId="77777777" w:rsidR="00257218" w:rsidRPr="00257218" w:rsidRDefault="00257218" w:rsidP="00C94746">
      <w:pPr>
        <w:pStyle w:val="ListParagraph"/>
        <w:numPr>
          <w:ilvl w:val="0"/>
          <w:numId w:val="12"/>
        </w:numPr>
        <w:spacing w:line="276" w:lineRule="auto"/>
      </w:pPr>
      <w:r w:rsidRPr="004C3308">
        <w:rPr>
          <w:lang w:val="en-AU"/>
        </w:rPr>
        <w:t xml:space="preserve">Fix a ‘broken toy’ (like taping two plastic pieces together) while keeping a toddler (played by another team member) entertained with animal sounds </w:t>
      </w:r>
      <w:r w:rsidRPr="004C3308">
        <w:rPr>
          <w:rStyle w:val="Strong"/>
        </w:rPr>
        <w:t>(individual challenge, until toy is fixed)</w:t>
      </w:r>
    </w:p>
    <w:p w14:paraId="114CF01F" w14:textId="77777777" w:rsidR="00257218" w:rsidRPr="00257218" w:rsidRDefault="00257218" w:rsidP="00C94746">
      <w:pPr>
        <w:pStyle w:val="ListParagraph"/>
        <w:numPr>
          <w:ilvl w:val="0"/>
          <w:numId w:val="12"/>
        </w:numPr>
        <w:spacing w:line="276" w:lineRule="auto"/>
      </w:pPr>
      <w:r w:rsidRPr="004C3308">
        <w:rPr>
          <w:lang w:val="en-AU"/>
        </w:rPr>
        <w:t xml:space="preserve">Assemble IKEA furniture – a chair or coffee table </w:t>
      </w:r>
      <w:r w:rsidRPr="004C3308">
        <w:rPr>
          <w:rStyle w:val="Strong"/>
        </w:rPr>
        <w:t>(Race against another)</w:t>
      </w:r>
    </w:p>
    <w:p w14:paraId="4FA491CE" w14:textId="77777777" w:rsidR="00257218" w:rsidRPr="00257218" w:rsidRDefault="00257218" w:rsidP="00C94746">
      <w:pPr>
        <w:pStyle w:val="ListParagraph"/>
        <w:numPr>
          <w:ilvl w:val="0"/>
          <w:numId w:val="12"/>
        </w:numPr>
        <w:spacing w:line="276" w:lineRule="auto"/>
      </w:pPr>
      <w:r w:rsidRPr="004C3308">
        <w:rPr>
          <w:lang w:val="en-AU"/>
        </w:rPr>
        <w:t xml:space="preserve">Blow up a balloon, strap on a helmet and answer a question at the same time </w:t>
      </w:r>
      <w:r w:rsidRPr="004C3308">
        <w:rPr>
          <w:rStyle w:val="Strong"/>
        </w:rPr>
        <w:t>(beat the clock – one minute)</w:t>
      </w:r>
    </w:p>
    <w:p w14:paraId="777A5CAE" w14:textId="77777777" w:rsidR="00257218" w:rsidRPr="00257218" w:rsidRDefault="00257218" w:rsidP="00C94746">
      <w:pPr>
        <w:pStyle w:val="ListParagraph"/>
        <w:numPr>
          <w:ilvl w:val="0"/>
          <w:numId w:val="12"/>
        </w:numPr>
        <w:spacing w:line="276" w:lineRule="auto"/>
      </w:pPr>
      <w:r w:rsidRPr="004C3308">
        <w:rPr>
          <w:lang w:val="en-AU"/>
        </w:rPr>
        <w:t xml:space="preserve">Solve three simple mental maths problems while drawing a picture of a sunny day </w:t>
      </w:r>
      <w:r w:rsidRPr="004C3308">
        <w:rPr>
          <w:rStyle w:val="Strong"/>
        </w:rPr>
        <w:t>(individual challenge)</w:t>
      </w:r>
    </w:p>
    <w:p w14:paraId="2C427F0A" w14:textId="77777777" w:rsidR="00257218" w:rsidRPr="00257218" w:rsidRDefault="00257218" w:rsidP="00C94746">
      <w:pPr>
        <w:pStyle w:val="ListParagraph"/>
        <w:numPr>
          <w:ilvl w:val="0"/>
          <w:numId w:val="12"/>
        </w:numPr>
        <w:spacing w:line="276" w:lineRule="auto"/>
      </w:pPr>
      <w:r w:rsidRPr="004C3308">
        <w:rPr>
          <w:lang w:val="en-AU"/>
        </w:rPr>
        <w:t xml:space="preserve">Complete a maze on paper and answer ten rapid fire questions </w:t>
      </w:r>
      <w:r w:rsidRPr="004C3308">
        <w:rPr>
          <w:rStyle w:val="Strong"/>
        </w:rPr>
        <w:t>(individual challenge)</w:t>
      </w:r>
    </w:p>
    <w:p w14:paraId="0E1077FB" w14:textId="69A89241" w:rsidR="00257218" w:rsidRDefault="00257218" w:rsidP="00C94746">
      <w:pPr>
        <w:pStyle w:val="ListParagraph"/>
        <w:numPr>
          <w:ilvl w:val="0"/>
          <w:numId w:val="12"/>
        </w:numPr>
        <w:spacing w:line="276" w:lineRule="auto"/>
      </w:pPr>
      <w:r w:rsidRPr="004C3308">
        <w:rPr>
          <w:lang w:val="en-AU"/>
        </w:rPr>
        <w:t xml:space="preserve">Wrap a present, write a card and dodge balloons being thrown at you </w:t>
      </w:r>
      <w:r w:rsidRPr="004C3308">
        <w:rPr>
          <w:rStyle w:val="Strong"/>
        </w:rPr>
        <w:t>(beat the clock)</w:t>
      </w:r>
    </w:p>
    <w:p w14:paraId="285C9D37" w14:textId="77777777" w:rsidR="00C94746" w:rsidRPr="00257218" w:rsidRDefault="00C94746" w:rsidP="00C94746">
      <w:pPr>
        <w:spacing w:line="276" w:lineRule="auto"/>
      </w:pPr>
    </w:p>
    <w:p w14:paraId="28D78764" w14:textId="77777777" w:rsidR="00257218" w:rsidRPr="00257218" w:rsidRDefault="00257218" w:rsidP="00C94746">
      <w:pPr>
        <w:pStyle w:val="Heading3"/>
        <w:spacing w:line="276" w:lineRule="auto"/>
      </w:pPr>
      <w:r w:rsidRPr="00257218">
        <w:rPr>
          <w:lang w:val="en-AU"/>
        </w:rPr>
        <w:t>Guess Who</w:t>
      </w:r>
    </w:p>
    <w:p w14:paraId="6F71CB6F" w14:textId="77777777" w:rsidR="00257218" w:rsidRPr="00257218" w:rsidRDefault="00257218" w:rsidP="00C94746">
      <w:pPr>
        <w:spacing w:line="276" w:lineRule="auto"/>
      </w:pPr>
      <w:r w:rsidRPr="00257218">
        <w:rPr>
          <w:lang w:val="en-AU"/>
        </w:rPr>
        <w:t>Before the service, collect some short stories about different women in the church who have made a difference in the lives of others. Also collect some wise advice from other women.</w:t>
      </w:r>
    </w:p>
    <w:p w14:paraId="7B9665CB" w14:textId="77777777" w:rsidR="00257218" w:rsidRPr="00257218" w:rsidRDefault="00257218" w:rsidP="00C94746">
      <w:pPr>
        <w:spacing w:line="276" w:lineRule="auto"/>
        <w:rPr>
          <w:lang w:val="en-AU"/>
        </w:rPr>
      </w:pPr>
      <w:r w:rsidRPr="00257218">
        <w:rPr>
          <w:lang w:val="en-AU"/>
        </w:rPr>
        <w:t xml:space="preserve">Create a PPT with their story on the first slide and their picture on the second. </w:t>
      </w:r>
    </w:p>
    <w:p w14:paraId="53CC2258" w14:textId="77777777" w:rsidR="00257218" w:rsidRPr="00257218" w:rsidRDefault="00257218" w:rsidP="00C94746">
      <w:pPr>
        <w:spacing w:line="276" w:lineRule="auto"/>
      </w:pPr>
      <w:r w:rsidRPr="00257218">
        <w:rPr>
          <w:lang w:val="en-AU"/>
        </w:rPr>
        <w:t xml:space="preserve">Read each story/piece of advice, then people guess who it is. </w:t>
      </w:r>
    </w:p>
    <w:p w14:paraId="594E5EB6" w14:textId="77777777" w:rsidR="00257218" w:rsidRPr="00257218" w:rsidRDefault="00257218" w:rsidP="00C94746">
      <w:pPr>
        <w:spacing w:line="276" w:lineRule="auto"/>
      </w:pPr>
      <w:r w:rsidRPr="00257218">
        <w:rPr>
          <w:lang w:val="en-AU"/>
        </w:rPr>
        <w:t>You can honour these women with a simple thank you or a small gift.</w:t>
      </w:r>
    </w:p>
    <w:p w14:paraId="2E9456AB" w14:textId="77777777" w:rsidR="00257218" w:rsidRPr="00257218" w:rsidRDefault="00257218" w:rsidP="00C94746">
      <w:pPr>
        <w:spacing w:line="276" w:lineRule="auto"/>
        <w:rPr>
          <w:rFonts w:eastAsia="Aptos" w:cs="Aptos"/>
          <w:color w:val="003450" w:themeColor="text1"/>
          <w:lang w:val="en-AU"/>
        </w:rPr>
      </w:pPr>
      <w:r w:rsidRPr="00257218">
        <w:rPr>
          <w:noProof/>
        </w:rPr>
        <w:lastRenderedPageBreak/>
        <w:drawing>
          <wp:inline distT="0" distB="0" distL="0" distR="0" wp14:anchorId="244B936E" wp14:editId="0263B503">
            <wp:extent cx="2895600" cy="1628775"/>
            <wp:effectExtent l="0" t="0" r="0" b="0"/>
            <wp:docPr id="1342421454" name="drawing" descr="A screen 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421454" name="drawing" descr="A screen shot of a phone&#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2895600" cy="1628775"/>
                    </a:xfrm>
                    <a:prstGeom prst="rect">
                      <a:avLst/>
                    </a:prstGeom>
                  </pic:spPr>
                </pic:pic>
              </a:graphicData>
            </a:graphic>
          </wp:inline>
        </w:drawing>
      </w:r>
      <w:r w:rsidRPr="00257218">
        <w:rPr>
          <w:rFonts w:eastAsia="Aptos" w:cs="Aptos"/>
          <w:color w:val="003450" w:themeColor="text1"/>
          <w:lang w:val="en-AU"/>
        </w:rPr>
        <w:t xml:space="preserve">    </w:t>
      </w:r>
      <w:r w:rsidRPr="00257218">
        <w:rPr>
          <w:noProof/>
        </w:rPr>
        <w:drawing>
          <wp:inline distT="0" distB="0" distL="0" distR="0" wp14:anchorId="4623E398" wp14:editId="69DF1E34">
            <wp:extent cx="2905125" cy="1638300"/>
            <wp:effectExtent l="0" t="0" r="0" b="0"/>
            <wp:docPr id="889019430" name="drawing" descr="A person smiling for a pi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019430" name="drawing" descr="A person smiling for a picture&#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2905125" cy="1638300"/>
                    </a:xfrm>
                    <a:prstGeom prst="rect">
                      <a:avLst/>
                    </a:prstGeom>
                  </pic:spPr>
                </pic:pic>
              </a:graphicData>
            </a:graphic>
          </wp:inline>
        </w:drawing>
      </w:r>
    </w:p>
    <w:p w14:paraId="0BCD9CD7" w14:textId="77777777" w:rsidR="00257218" w:rsidRPr="00257218" w:rsidRDefault="00257218" w:rsidP="00C94746">
      <w:pPr>
        <w:spacing w:after="0" w:line="276" w:lineRule="auto"/>
        <w:rPr>
          <w:rFonts w:eastAsia="Calibri" w:cs="Calibri"/>
          <w:color w:val="003450" w:themeColor="text1"/>
          <w:sz w:val="22"/>
          <w:szCs w:val="22"/>
          <w:lang w:val="en-AU"/>
        </w:rPr>
      </w:pPr>
    </w:p>
    <w:p w14:paraId="6A0698DA" w14:textId="77777777" w:rsidR="00257218" w:rsidRPr="004C3308" w:rsidRDefault="00257218" w:rsidP="00C94746">
      <w:pPr>
        <w:pStyle w:val="Heading3"/>
        <w:spacing w:line="276" w:lineRule="auto"/>
      </w:pPr>
      <w:r w:rsidRPr="004C3308">
        <w:t>Q&amp;A</w:t>
      </w:r>
    </w:p>
    <w:p w14:paraId="06C107C6" w14:textId="3653E2EA" w:rsidR="00C94746" w:rsidRPr="00C94746" w:rsidRDefault="00257218" w:rsidP="00C94746">
      <w:pPr>
        <w:spacing w:line="276" w:lineRule="auto"/>
      </w:pPr>
      <w:r w:rsidRPr="00257218">
        <w:rPr>
          <w:lang w:val="en-AU"/>
        </w:rPr>
        <w:t>Invite three children/young people to interview their mothers in a fun, positive Q&amp;A.</w:t>
      </w:r>
    </w:p>
    <w:p w14:paraId="329AECF5" w14:textId="77777777" w:rsidR="00257218" w:rsidRPr="00257218" w:rsidRDefault="00257218" w:rsidP="00C94746">
      <w:pPr>
        <w:pStyle w:val="ListParagraph"/>
        <w:numPr>
          <w:ilvl w:val="0"/>
          <w:numId w:val="13"/>
        </w:numPr>
        <w:spacing w:line="276" w:lineRule="auto"/>
      </w:pPr>
      <w:r w:rsidRPr="00257218">
        <w:t>What’s the silliest thing I’ve ever done that still makes you laugh?</w:t>
      </w:r>
    </w:p>
    <w:p w14:paraId="7C814F9D" w14:textId="77777777" w:rsidR="00257218" w:rsidRPr="00257218" w:rsidRDefault="00257218" w:rsidP="00C94746">
      <w:pPr>
        <w:pStyle w:val="ListParagraph"/>
        <w:numPr>
          <w:ilvl w:val="0"/>
          <w:numId w:val="13"/>
        </w:numPr>
        <w:spacing w:line="276" w:lineRule="auto"/>
      </w:pPr>
      <w:r w:rsidRPr="00257218">
        <w:t xml:space="preserve">What was your </w:t>
      </w:r>
      <w:proofErr w:type="spellStart"/>
      <w:r w:rsidRPr="00257218">
        <w:t>favourite</w:t>
      </w:r>
      <w:proofErr w:type="spellEnd"/>
      <w:r w:rsidRPr="00257218">
        <w:t xml:space="preserve"> game or toy when you were my age?</w:t>
      </w:r>
    </w:p>
    <w:p w14:paraId="07D8275C" w14:textId="77777777" w:rsidR="00257218" w:rsidRPr="00257218" w:rsidRDefault="00257218" w:rsidP="00C94746">
      <w:pPr>
        <w:pStyle w:val="ListParagraph"/>
        <w:numPr>
          <w:ilvl w:val="0"/>
          <w:numId w:val="13"/>
        </w:numPr>
        <w:spacing w:line="276" w:lineRule="auto"/>
      </w:pPr>
      <w:r w:rsidRPr="00257218">
        <w:t>If you could eat only one dessert for the rest of your life, what would it be?</w:t>
      </w:r>
    </w:p>
    <w:p w14:paraId="0A6AA880" w14:textId="77777777" w:rsidR="00257218" w:rsidRPr="00257218" w:rsidRDefault="00257218" w:rsidP="00C94746">
      <w:pPr>
        <w:pStyle w:val="ListParagraph"/>
        <w:numPr>
          <w:ilvl w:val="0"/>
          <w:numId w:val="13"/>
        </w:numPr>
        <w:spacing w:line="276" w:lineRule="auto"/>
      </w:pPr>
      <w:r w:rsidRPr="00257218">
        <w:t>Did you ever do something cheeky as a child that your mum didn’t find out about?</w:t>
      </w:r>
    </w:p>
    <w:p w14:paraId="38CEF331" w14:textId="77777777" w:rsidR="00257218" w:rsidRPr="00257218" w:rsidRDefault="00257218" w:rsidP="00C94746">
      <w:pPr>
        <w:pStyle w:val="ListParagraph"/>
        <w:numPr>
          <w:ilvl w:val="0"/>
          <w:numId w:val="13"/>
        </w:numPr>
        <w:spacing w:line="276" w:lineRule="auto"/>
      </w:pPr>
      <w:r w:rsidRPr="00257218">
        <w:t>What is something you love about being a mum?</w:t>
      </w:r>
    </w:p>
    <w:p w14:paraId="76547D95" w14:textId="77777777" w:rsidR="00257218" w:rsidRDefault="00257218" w:rsidP="00C94746">
      <w:pPr>
        <w:pStyle w:val="ListParagraph"/>
        <w:numPr>
          <w:ilvl w:val="0"/>
          <w:numId w:val="13"/>
        </w:numPr>
        <w:spacing w:line="276" w:lineRule="auto"/>
      </w:pPr>
      <w:r w:rsidRPr="00257218">
        <w:t>What dream do you still hope to chase one day?</w:t>
      </w:r>
    </w:p>
    <w:p w14:paraId="2262B4B7" w14:textId="77777777" w:rsidR="00257218" w:rsidRPr="00257218" w:rsidRDefault="00257218" w:rsidP="00C94746">
      <w:pPr>
        <w:spacing w:after="0" w:line="276" w:lineRule="auto"/>
        <w:rPr>
          <w:rFonts w:eastAsia="Calibri" w:cs="Calibri"/>
          <w:sz w:val="22"/>
          <w:szCs w:val="22"/>
        </w:rPr>
      </w:pPr>
    </w:p>
    <w:p w14:paraId="3FBBA66C" w14:textId="77777777" w:rsidR="004C3308" w:rsidRPr="004C3308" w:rsidRDefault="00257218" w:rsidP="00C94746">
      <w:pPr>
        <w:pStyle w:val="Heading3"/>
        <w:spacing w:line="276" w:lineRule="auto"/>
      </w:pPr>
      <w:r w:rsidRPr="004C3308">
        <w:t xml:space="preserve">Photo station </w:t>
      </w:r>
    </w:p>
    <w:p w14:paraId="1CEC6430" w14:textId="77777777" w:rsidR="00257218" w:rsidRPr="00257218" w:rsidRDefault="00257218" w:rsidP="00C94746">
      <w:pPr>
        <w:spacing w:line="276" w:lineRule="auto"/>
      </w:pPr>
      <w:r w:rsidRPr="00257218">
        <w:rPr>
          <w:lang w:val="en-AU"/>
        </w:rPr>
        <w:t xml:space="preserve">Set up a photo station and arrange for someone to take family photos. These might be biological families or ‘church family’ photos. Provide a ‘Mother’s Day’ sign. Optional: Provide some ‘superhero’ props for the mums. </w:t>
      </w:r>
    </w:p>
    <w:p w14:paraId="33CC4EF1" w14:textId="77777777" w:rsidR="00257218" w:rsidRDefault="00257218" w:rsidP="00C94746">
      <w:pPr>
        <w:spacing w:after="0" w:line="276" w:lineRule="auto"/>
        <w:jc w:val="both"/>
        <w:rPr>
          <w:rFonts w:eastAsia="Calibri" w:cs="Calibri"/>
          <w:color w:val="003450" w:themeColor="text1"/>
          <w:sz w:val="28"/>
          <w:szCs w:val="28"/>
        </w:rPr>
      </w:pPr>
    </w:p>
    <w:p w14:paraId="3FFD54A8" w14:textId="77777777" w:rsidR="004C3308" w:rsidRDefault="004C3308" w:rsidP="00C94746">
      <w:pPr>
        <w:spacing w:after="0" w:line="276" w:lineRule="auto"/>
        <w:jc w:val="both"/>
        <w:rPr>
          <w:rFonts w:eastAsia="Calibri" w:cs="Calibri"/>
          <w:color w:val="003450" w:themeColor="text1"/>
          <w:sz w:val="28"/>
          <w:szCs w:val="28"/>
        </w:rPr>
      </w:pPr>
    </w:p>
    <w:p w14:paraId="74A59A74" w14:textId="77777777" w:rsidR="004C3308" w:rsidRDefault="004C3308" w:rsidP="00C94746">
      <w:pPr>
        <w:spacing w:after="0" w:line="276" w:lineRule="auto"/>
        <w:jc w:val="both"/>
        <w:rPr>
          <w:rFonts w:eastAsia="Calibri" w:cs="Calibri"/>
          <w:color w:val="003450" w:themeColor="text1"/>
          <w:sz w:val="28"/>
          <w:szCs w:val="28"/>
        </w:rPr>
      </w:pPr>
    </w:p>
    <w:p w14:paraId="102343C9" w14:textId="77777777" w:rsidR="004C3308" w:rsidRDefault="004C3308" w:rsidP="00C94746">
      <w:pPr>
        <w:spacing w:after="0" w:line="276" w:lineRule="auto"/>
        <w:jc w:val="both"/>
        <w:rPr>
          <w:rFonts w:eastAsia="Calibri" w:cs="Calibri"/>
          <w:color w:val="003450" w:themeColor="text1"/>
          <w:sz w:val="28"/>
          <w:szCs w:val="28"/>
        </w:rPr>
      </w:pPr>
    </w:p>
    <w:p w14:paraId="33EC425F" w14:textId="77777777" w:rsidR="004C3308" w:rsidRPr="00257218" w:rsidRDefault="004C3308" w:rsidP="00C94746">
      <w:pPr>
        <w:spacing w:after="0" w:line="276" w:lineRule="auto"/>
        <w:jc w:val="both"/>
        <w:rPr>
          <w:rFonts w:eastAsia="Calibri" w:cs="Calibri"/>
          <w:color w:val="003450" w:themeColor="text1"/>
          <w:sz w:val="28"/>
          <w:szCs w:val="28"/>
        </w:rPr>
      </w:pPr>
    </w:p>
    <w:p w14:paraId="09BB13E0" w14:textId="77777777" w:rsidR="00257218" w:rsidRPr="004C3308" w:rsidRDefault="00257218" w:rsidP="00C94746">
      <w:pPr>
        <w:pStyle w:val="Heading2"/>
        <w:spacing w:line="276" w:lineRule="auto"/>
        <w:rPr>
          <w:color w:val="004161"/>
          <w:lang w:val="en-AU"/>
        </w:rPr>
      </w:pPr>
      <w:r w:rsidRPr="00257218">
        <w:rPr>
          <w:lang w:val="en-AU"/>
        </w:rPr>
        <w:lastRenderedPageBreak/>
        <w:t>Gift ideas</w:t>
      </w:r>
    </w:p>
    <w:p w14:paraId="68F63849" w14:textId="77777777" w:rsidR="00257218" w:rsidRPr="00257218" w:rsidRDefault="00257218" w:rsidP="00C94746">
      <w:pPr>
        <w:pStyle w:val="Heading3"/>
        <w:spacing w:line="276" w:lineRule="auto"/>
      </w:pPr>
      <w:r w:rsidRPr="00257218">
        <w:t xml:space="preserve">Herbal </w:t>
      </w:r>
      <w:r w:rsidRPr="004C3308">
        <w:t>tea</w:t>
      </w:r>
      <w:r w:rsidRPr="00257218">
        <w:t xml:space="preserve"> sampler pack</w:t>
      </w:r>
    </w:p>
    <w:p w14:paraId="48DA4666" w14:textId="77777777" w:rsidR="00257218" w:rsidRPr="00257218" w:rsidRDefault="00257218" w:rsidP="00C94746">
      <w:pPr>
        <w:pStyle w:val="ListParagraph"/>
        <w:numPr>
          <w:ilvl w:val="0"/>
          <w:numId w:val="14"/>
        </w:numPr>
        <w:spacing w:line="276" w:lineRule="auto"/>
      </w:pPr>
      <w:r w:rsidRPr="00257218">
        <w:t>Buy different herbal teas and combine into packs</w:t>
      </w:r>
    </w:p>
    <w:p w14:paraId="78CB96E3" w14:textId="77777777" w:rsidR="00257218" w:rsidRPr="00257218" w:rsidRDefault="00257218" w:rsidP="00C94746">
      <w:pPr>
        <w:pStyle w:val="ListParagraph"/>
        <w:numPr>
          <w:ilvl w:val="1"/>
          <w:numId w:val="14"/>
        </w:numPr>
        <w:spacing w:line="276" w:lineRule="auto"/>
      </w:pPr>
      <w:r w:rsidRPr="00257218">
        <w:t>Use clear plastic bags, jars or boxes</w:t>
      </w:r>
    </w:p>
    <w:p w14:paraId="35686885" w14:textId="77777777" w:rsidR="00257218" w:rsidRDefault="00257218" w:rsidP="00C94746">
      <w:pPr>
        <w:pStyle w:val="ListParagraph"/>
        <w:numPr>
          <w:ilvl w:val="0"/>
          <w:numId w:val="14"/>
        </w:numPr>
        <w:spacing w:line="276" w:lineRule="auto"/>
      </w:pPr>
      <w:r w:rsidRPr="00257218">
        <w:t>Add a printable gift tag or sticker</w:t>
      </w:r>
    </w:p>
    <w:p w14:paraId="017E7915" w14:textId="77777777" w:rsidR="00257218" w:rsidRPr="00257218" w:rsidRDefault="00257218" w:rsidP="00C94746">
      <w:pPr>
        <w:spacing w:line="276" w:lineRule="auto"/>
      </w:pPr>
    </w:p>
    <w:p w14:paraId="6BF7C808" w14:textId="77777777" w:rsidR="00257218" w:rsidRPr="00257218" w:rsidRDefault="00257218" w:rsidP="00C94746">
      <w:pPr>
        <w:pStyle w:val="Heading3"/>
        <w:spacing w:line="276" w:lineRule="auto"/>
      </w:pPr>
      <w:r w:rsidRPr="00257218">
        <w:t>DIY bath salts</w:t>
      </w:r>
    </w:p>
    <w:p w14:paraId="1BC1DDF6" w14:textId="77777777" w:rsidR="00257218" w:rsidRPr="00257218" w:rsidRDefault="00257218" w:rsidP="00C94746">
      <w:pPr>
        <w:spacing w:line="276" w:lineRule="auto"/>
      </w:pPr>
      <w:r w:rsidRPr="00257218">
        <w:t>Ingredients:</w:t>
      </w:r>
    </w:p>
    <w:p w14:paraId="776CD98A" w14:textId="77777777" w:rsidR="00257218" w:rsidRPr="00257218" w:rsidRDefault="00257218" w:rsidP="00C94746">
      <w:pPr>
        <w:pStyle w:val="ListParagraph"/>
        <w:numPr>
          <w:ilvl w:val="0"/>
          <w:numId w:val="15"/>
        </w:numPr>
        <w:spacing w:line="276" w:lineRule="auto"/>
      </w:pPr>
      <w:r w:rsidRPr="00257218">
        <w:t>3 cups Epsom salt</w:t>
      </w:r>
    </w:p>
    <w:p w14:paraId="25E285A9" w14:textId="77777777" w:rsidR="00257218" w:rsidRPr="00257218" w:rsidRDefault="00257218" w:rsidP="00C94746">
      <w:pPr>
        <w:pStyle w:val="ListParagraph"/>
        <w:numPr>
          <w:ilvl w:val="0"/>
          <w:numId w:val="15"/>
        </w:numPr>
        <w:spacing w:line="276" w:lineRule="auto"/>
      </w:pPr>
      <w:r w:rsidRPr="00257218">
        <w:t>2 cups sea salt</w:t>
      </w:r>
    </w:p>
    <w:p w14:paraId="7E2E680D" w14:textId="77777777" w:rsidR="00257218" w:rsidRPr="00257218" w:rsidRDefault="00257218" w:rsidP="00C94746">
      <w:pPr>
        <w:pStyle w:val="ListParagraph"/>
        <w:numPr>
          <w:ilvl w:val="0"/>
          <w:numId w:val="15"/>
        </w:numPr>
        <w:spacing w:line="276" w:lineRule="auto"/>
      </w:pPr>
      <w:r w:rsidRPr="00257218">
        <w:t>1 cup baking soda</w:t>
      </w:r>
    </w:p>
    <w:p w14:paraId="555ABBC0" w14:textId="77777777" w:rsidR="00257218" w:rsidRPr="00257218" w:rsidRDefault="00257218" w:rsidP="00C94746">
      <w:pPr>
        <w:pStyle w:val="ListParagraph"/>
        <w:numPr>
          <w:ilvl w:val="0"/>
          <w:numId w:val="15"/>
        </w:numPr>
        <w:spacing w:line="276" w:lineRule="auto"/>
      </w:pPr>
      <w:r w:rsidRPr="00257218">
        <w:t>Lavender essential oil</w:t>
      </w:r>
    </w:p>
    <w:p w14:paraId="14E18680" w14:textId="77777777" w:rsidR="00257218" w:rsidRPr="00257218" w:rsidRDefault="00257218" w:rsidP="00C94746">
      <w:pPr>
        <w:pStyle w:val="ListParagraph"/>
        <w:numPr>
          <w:ilvl w:val="0"/>
          <w:numId w:val="15"/>
        </w:numPr>
        <w:spacing w:line="276" w:lineRule="auto"/>
      </w:pPr>
      <w:r w:rsidRPr="00257218">
        <w:t>Rose essential oil</w:t>
      </w:r>
    </w:p>
    <w:p w14:paraId="2AF1967F" w14:textId="77777777" w:rsidR="00257218" w:rsidRPr="00257218" w:rsidRDefault="00257218" w:rsidP="00C94746">
      <w:pPr>
        <w:pStyle w:val="ListParagraph"/>
        <w:numPr>
          <w:ilvl w:val="0"/>
          <w:numId w:val="15"/>
        </w:numPr>
        <w:spacing w:line="276" w:lineRule="auto"/>
      </w:pPr>
      <w:r w:rsidRPr="00257218">
        <w:t>Pink and purple food coloring or soap dye.</w:t>
      </w:r>
    </w:p>
    <w:p w14:paraId="2C3E26A7" w14:textId="13F6A467" w:rsidR="00257218" w:rsidRDefault="00257218" w:rsidP="00C94746">
      <w:pPr>
        <w:pStyle w:val="ListParagraph"/>
        <w:numPr>
          <w:ilvl w:val="0"/>
          <w:numId w:val="15"/>
        </w:numPr>
        <w:spacing w:line="276" w:lineRule="auto"/>
      </w:pPr>
      <w:r w:rsidRPr="00257218">
        <w:t xml:space="preserve">Test tubes or mason jars </w:t>
      </w:r>
      <w:hyperlink r:id="rId15">
        <w:r w:rsidRPr="004C3308">
          <w:rPr>
            <w:rStyle w:val="Hyperlink"/>
            <w:rFonts w:eastAsia="Calibri" w:cs="Calibri"/>
            <w:sz w:val="22"/>
            <w:szCs w:val="22"/>
          </w:rPr>
          <w:t>https://www.kmart.com.au/product/120ml-8-pack-preserving-jars-42688662/</w:t>
        </w:r>
      </w:hyperlink>
    </w:p>
    <w:p w14:paraId="43AF4406" w14:textId="77777777" w:rsidR="00C94746" w:rsidRPr="00C94746" w:rsidRDefault="00C94746" w:rsidP="00C94746">
      <w:pPr>
        <w:spacing w:line="276" w:lineRule="auto"/>
      </w:pPr>
    </w:p>
    <w:p w14:paraId="675D9D1F" w14:textId="77777777" w:rsidR="00257218" w:rsidRPr="00257218" w:rsidRDefault="00257218" w:rsidP="00C94746">
      <w:pPr>
        <w:spacing w:line="276" w:lineRule="auto"/>
      </w:pPr>
      <w:r w:rsidRPr="00257218">
        <w:t>Step one: in a large bowl combine Epsom salt, sea salt and baking soda.</w:t>
      </w:r>
    </w:p>
    <w:p w14:paraId="0D61A0E8" w14:textId="77777777" w:rsidR="00257218" w:rsidRPr="00257218" w:rsidRDefault="00257218" w:rsidP="00C94746">
      <w:pPr>
        <w:spacing w:line="276" w:lineRule="auto"/>
      </w:pPr>
      <w:r w:rsidRPr="00257218">
        <w:t xml:space="preserve">Step two: Separate the bath salts into different bowls if you want to use more than one scent and </w:t>
      </w:r>
      <w:proofErr w:type="spellStart"/>
      <w:r w:rsidRPr="00257218">
        <w:t>colour</w:t>
      </w:r>
      <w:proofErr w:type="spellEnd"/>
      <w:r w:rsidRPr="00257218">
        <w:t>. Add 10-15 drops of essential oil per bowl.</w:t>
      </w:r>
    </w:p>
    <w:p w14:paraId="7566944F" w14:textId="77777777" w:rsidR="00257218" w:rsidRPr="00257218" w:rsidRDefault="00257218" w:rsidP="00C94746">
      <w:pPr>
        <w:spacing w:line="276" w:lineRule="auto"/>
      </w:pPr>
      <w:r w:rsidRPr="00257218">
        <w:t xml:space="preserve">Step three: Add 2-3 drops of food </w:t>
      </w:r>
      <w:proofErr w:type="spellStart"/>
      <w:r w:rsidRPr="00257218">
        <w:t>colouring</w:t>
      </w:r>
      <w:proofErr w:type="spellEnd"/>
      <w:r w:rsidRPr="00257218">
        <w:t>, be careful not to add too much to avoid dyeing the skin. Store in an airtight container.</w:t>
      </w:r>
    </w:p>
    <w:p w14:paraId="7B548518" w14:textId="77777777" w:rsidR="00257218" w:rsidRPr="00257218" w:rsidRDefault="00257218" w:rsidP="00C94746">
      <w:pPr>
        <w:spacing w:after="0" w:line="276" w:lineRule="auto"/>
        <w:rPr>
          <w:rFonts w:eastAsia="Calibri" w:cs="Calibri"/>
          <w:b/>
          <w:bCs/>
          <w:color w:val="003450" w:themeColor="text1"/>
          <w:sz w:val="22"/>
          <w:szCs w:val="22"/>
        </w:rPr>
      </w:pPr>
    </w:p>
    <w:p w14:paraId="7482E739" w14:textId="77777777" w:rsidR="00257218" w:rsidRPr="00257218" w:rsidRDefault="00257218" w:rsidP="00C94746">
      <w:pPr>
        <w:pStyle w:val="Heading3"/>
        <w:spacing w:line="276" w:lineRule="auto"/>
      </w:pPr>
      <w:r w:rsidRPr="00257218">
        <w:t>Framed art</w:t>
      </w:r>
    </w:p>
    <w:p w14:paraId="5CED5923" w14:textId="77777777" w:rsidR="00257218" w:rsidRPr="00257218" w:rsidRDefault="00257218" w:rsidP="00C94746">
      <w:pPr>
        <w:spacing w:line="276" w:lineRule="auto"/>
      </w:pPr>
      <w:r w:rsidRPr="00257218">
        <w:t>Buy some cheap frames from Kmart - $1.25 - 4x6”</w:t>
      </w:r>
    </w:p>
    <w:p w14:paraId="18816F0E" w14:textId="77777777" w:rsidR="00257218" w:rsidRPr="00C94746" w:rsidRDefault="00257218" w:rsidP="00C94746">
      <w:pPr>
        <w:spacing w:line="276" w:lineRule="auto"/>
      </w:pPr>
      <w:hyperlink r:id="rId16">
        <w:r w:rsidRPr="00C94746">
          <w:rPr>
            <w:rStyle w:val="Hyperlink"/>
            <w:rFonts w:eastAsia="Aptos" w:cs="Calibri"/>
          </w:rPr>
          <w:t>https://www.kmart.com.au/product/frame-4in.-x-6in.-monaco-white-42794271/</w:t>
        </w:r>
      </w:hyperlink>
    </w:p>
    <w:p w14:paraId="388E2FAC" w14:textId="77777777" w:rsidR="00257218" w:rsidRPr="00257218" w:rsidRDefault="00257218" w:rsidP="00C94746">
      <w:pPr>
        <w:spacing w:line="276" w:lineRule="auto"/>
      </w:pPr>
      <w:r w:rsidRPr="00257218">
        <w:t>Find some nice wrapping paper and cut to size 4x6”.</w:t>
      </w:r>
    </w:p>
    <w:p w14:paraId="41C7AD2E" w14:textId="77777777" w:rsidR="00C87B4A" w:rsidRDefault="00257218" w:rsidP="00C94746">
      <w:pPr>
        <w:spacing w:line="276" w:lineRule="auto"/>
      </w:pPr>
      <w:r w:rsidRPr="00257218">
        <w:t>Add a sticker in the middle of the wrapping paper and frame it.</w:t>
      </w:r>
    </w:p>
    <w:p w14:paraId="7843C1DE" w14:textId="77777777" w:rsidR="00C94746" w:rsidRPr="00257218" w:rsidRDefault="00C94746" w:rsidP="00C94746">
      <w:pPr>
        <w:spacing w:line="276" w:lineRule="auto"/>
      </w:pPr>
    </w:p>
    <w:sectPr w:rsidR="00C94746" w:rsidRPr="00257218" w:rsidSect="004C3308">
      <w:headerReference w:type="default" r:id="rId17"/>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21DD9E" w14:textId="77777777" w:rsidR="00BE2415" w:rsidRDefault="00BE2415" w:rsidP="00BE7CB7">
      <w:r>
        <w:separator/>
      </w:r>
    </w:p>
  </w:endnote>
  <w:endnote w:type="continuationSeparator" w:id="0">
    <w:p w14:paraId="6872D061" w14:textId="77777777" w:rsidR="00BE2415" w:rsidRDefault="00BE2415"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ACFF"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1F6A2"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2AF350F3" wp14:editId="537535D8">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3C34693"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F350F3"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53C34693"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529F88D1" wp14:editId="4D50A29A">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D8A382" w14:textId="77777777" w:rsidR="00BE2415" w:rsidRDefault="00BE2415" w:rsidP="00BE7CB7">
      <w:r>
        <w:separator/>
      </w:r>
    </w:p>
  </w:footnote>
  <w:footnote w:type="continuationSeparator" w:id="0">
    <w:p w14:paraId="6B484992" w14:textId="77777777" w:rsidR="00BE2415" w:rsidRDefault="00BE2415"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46835" w14:textId="77777777" w:rsidR="004C3308" w:rsidRDefault="004C3308">
    <w:pPr>
      <w:pStyle w:val="Header"/>
    </w:pPr>
    <w:r>
      <w:rPr>
        <w:noProof/>
      </w:rPr>
      <w:drawing>
        <wp:anchor distT="0" distB="0" distL="114300" distR="114300" simplePos="0" relativeHeight="251658242" behindDoc="1" locked="0" layoutInCell="1" allowOverlap="1" wp14:anchorId="0E6598FB" wp14:editId="476376A0">
          <wp:simplePos x="0" y="0"/>
          <wp:positionH relativeFrom="margin">
            <wp:align>center</wp:align>
          </wp:positionH>
          <wp:positionV relativeFrom="page">
            <wp:align>bottom</wp:align>
          </wp:positionV>
          <wp:extent cx="7572375" cy="10711247"/>
          <wp:effectExtent l="0" t="0" r="0" b="0"/>
          <wp:wrapNone/>
          <wp:docPr id="505632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32523" name="Picture 1"/>
                  <pic:cNvPicPr/>
                </pic:nvPicPr>
                <pic:blipFill>
                  <a:blip r:embed="rId1"/>
                  <a:stretch>
                    <a:fillRect/>
                  </a:stretch>
                </pic:blipFill>
                <pic:spPr>
                  <a:xfrm>
                    <a:off x="0" y="0"/>
                    <a:ext cx="7572375" cy="10711247"/>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EA0AB" w14:textId="77777777" w:rsidR="004C3308" w:rsidRDefault="004C3308">
    <w:pPr>
      <w:pStyle w:val="Header"/>
    </w:pPr>
    <w:r>
      <w:rPr>
        <w:noProof/>
      </w:rPr>
      <w:drawing>
        <wp:anchor distT="0" distB="0" distL="114300" distR="114300" simplePos="0" relativeHeight="251658243" behindDoc="1" locked="0" layoutInCell="1" allowOverlap="1" wp14:anchorId="297ABE45" wp14:editId="16E3F9A2">
          <wp:simplePos x="0" y="0"/>
          <wp:positionH relativeFrom="page">
            <wp:align>right</wp:align>
          </wp:positionH>
          <wp:positionV relativeFrom="page">
            <wp:align>top</wp:align>
          </wp:positionV>
          <wp:extent cx="7548536" cy="10677525"/>
          <wp:effectExtent l="0" t="0" r="0" b="0"/>
          <wp:wrapNone/>
          <wp:docPr id="1844260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60388" name="Picture 1"/>
                  <pic:cNvPicPr/>
                </pic:nvPicPr>
                <pic:blipFill>
                  <a:blip r:embed="rId1"/>
                  <a:stretch>
                    <a:fillRect/>
                  </a:stretch>
                </pic:blipFill>
                <pic:spPr>
                  <a:xfrm>
                    <a:off x="0" y="0"/>
                    <a:ext cx="7548536" cy="1067752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3EC62"/>
    <w:multiLevelType w:val="hybridMultilevel"/>
    <w:tmpl w:val="E45AE5B6"/>
    <w:lvl w:ilvl="0" w:tplc="2B5AAAAC">
      <w:start w:val="1"/>
      <w:numFmt w:val="bullet"/>
      <w:lvlText w:val=""/>
      <w:lvlJc w:val="left"/>
      <w:pPr>
        <w:ind w:left="720" w:hanging="360"/>
      </w:pPr>
      <w:rPr>
        <w:rFonts w:ascii="Symbol" w:hAnsi="Symbol" w:hint="default"/>
      </w:rPr>
    </w:lvl>
    <w:lvl w:ilvl="1" w:tplc="2B7A563C">
      <w:start w:val="1"/>
      <w:numFmt w:val="bullet"/>
      <w:lvlText w:val="o"/>
      <w:lvlJc w:val="left"/>
      <w:pPr>
        <w:ind w:left="1440" w:hanging="360"/>
      </w:pPr>
      <w:rPr>
        <w:rFonts w:ascii="Courier New" w:hAnsi="Courier New" w:hint="default"/>
      </w:rPr>
    </w:lvl>
    <w:lvl w:ilvl="2" w:tplc="9B1890C0">
      <w:start w:val="1"/>
      <w:numFmt w:val="bullet"/>
      <w:lvlText w:val=""/>
      <w:lvlJc w:val="left"/>
      <w:pPr>
        <w:ind w:left="2160" w:hanging="360"/>
      </w:pPr>
      <w:rPr>
        <w:rFonts w:ascii="Wingdings" w:hAnsi="Wingdings" w:hint="default"/>
      </w:rPr>
    </w:lvl>
    <w:lvl w:ilvl="3" w:tplc="83C824B2">
      <w:start w:val="1"/>
      <w:numFmt w:val="bullet"/>
      <w:lvlText w:val=""/>
      <w:lvlJc w:val="left"/>
      <w:pPr>
        <w:ind w:left="2880" w:hanging="360"/>
      </w:pPr>
      <w:rPr>
        <w:rFonts w:ascii="Symbol" w:hAnsi="Symbol" w:hint="default"/>
      </w:rPr>
    </w:lvl>
    <w:lvl w:ilvl="4" w:tplc="2C983B0E">
      <w:start w:val="1"/>
      <w:numFmt w:val="bullet"/>
      <w:lvlText w:val="o"/>
      <w:lvlJc w:val="left"/>
      <w:pPr>
        <w:ind w:left="3600" w:hanging="360"/>
      </w:pPr>
      <w:rPr>
        <w:rFonts w:ascii="Courier New" w:hAnsi="Courier New" w:hint="default"/>
      </w:rPr>
    </w:lvl>
    <w:lvl w:ilvl="5" w:tplc="DCFADDA0">
      <w:start w:val="1"/>
      <w:numFmt w:val="bullet"/>
      <w:lvlText w:val=""/>
      <w:lvlJc w:val="left"/>
      <w:pPr>
        <w:ind w:left="4320" w:hanging="360"/>
      </w:pPr>
      <w:rPr>
        <w:rFonts w:ascii="Wingdings" w:hAnsi="Wingdings" w:hint="default"/>
      </w:rPr>
    </w:lvl>
    <w:lvl w:ilvl="6" w:tplc="C95ED066">
      <w:start w:val="1"/>
      <w:numFmt w:val="bullet"/>
      <w:lvlText w:val=""/>
      <w:lvlJc w:val="left"/>
      <w:pPr>
        <w:ind w:left="5040" w:hanging="360"/>
      </w:pPr>
      <w:rPr>
        <w:rFonts w:ascii="Symbol" w:hAnsi="Symbol" w:hint="default"/>
      </w:rPr>
    </w:lvl>
    <w:lvl w:ilvl="7" w:tplc="6E80B260">
      <w:start w:val="1"/>
      <w:numFmt w:val="bullet"/>
      <w:lvlText w:val="o"/>
      <w:lvlJc w:val="left"/>
      <w:pPr>
        <w:ind w:left="5760" w:hanging="360"/>
      </w:pPr>
      <w:rPr>
        <w:rFonts w:ascii="Courier New" w:hAnsi="Courier New" w:hint="default"/>
      </w:rPr>
    </w:lvl>
    <w:lvl w:ilvl="8" w:tplc="B378ADAC">
      <w:start w:val="1"/>
      <w:numFmt w:val="bullet"/>
      <w:lvlText w:val=""/>
      <w:lvlJc w:val="left"/>
      <w:pPr>
        <w:ind w:left="6480" w:hanging="360"/>
      </w:pPr>
      <w:rPr>
        <w:rFonts w:ascii="Wingdings" w:hAnsi="Wingdings" w:hint="default"/>
      </w:rPr>
    </w:lvl>
  </w:abstractNum>
  <w:abstractNum w:abstractNumId="1" w15:restartNumberingAfterBreak="0">
    <w:nsid w:val="07102079"/>
    <w:multiLevelType w:val="hybridMultilevel"/>
    <w:tmpl w:val="DDBE41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76B3B82"/>
    <w:multiLevelType w:val="hybridMultilevel"/>
    <w:tmpl w:val="3B383D72"/>
    <w:lvl w:ilvl="0" w:tplc="D1CAAEA8">
      <w:start w:val="1"/>
      <w:numFmt w:val="bullet"/>
      <w:lvlText w:val=""/>
      <w:lvlJc w:val="left"/>
      <w:pPr>
        <w:ind w:left="720" w:hanging="360"/>
      </w:pPr>
      <w:rPr>
        <w:rFonts w:ascii="Symbol" w:hAnsi="Symbol" w:hint="default"/>
      </w:rPr>
    </w:lvl>
    <w:lvl w:ilvl="1" w:tplc="EF867658">
      <w:start w:val="1"/>
      <w:numFmt w:val="bullet"/>
      <w:lvlText w:val="o"/>
      <w:lvlJc w:val="left"/>
      <w:pPr>
        <w:ind w:left="1440" w:hanging="360"/>
      </w:pPr>
      <w:rPr>
        <w:rFonts w:ascii="Courier New" w:hAnsi="Courier New" w:hint="default"/>
      </w:rPr>
    </w:lvl>
    <w:lvl w:ilvl="2" w:tplc="95B8381A">
      <w:start w:val="1"/>
      <w:numFmt w:val="bullet"/>
      <w:lvlText w:val=""/>
      <w:lvlJc w:val="left"/>
      <w:pPr>
        <w:ind w:left="2160" w:hanging="360"/>
      </w:pPr>
      <w:rPr>
        <w:rFonts w:ascii="Wingdings" w:hAnsi="Wingdings" w:hint="default"/>
      </w:rPr>
    </w:lvl>
    <w:lvl w:ilvl="3" w:tplc="982ECA38">
      <w:start w:val="1"/>
      <w:numFmt w:val="bullet"/>
      <w:lvlText w:val=""/>
      <w:lvlJc w:val="left"/>
      <w:pPr>
        <w:ind w:left="2880" w:hanging="360"/>
      </w:pPr>
      <w:rPr>
        <w:rFonts w:ascii="Symbol" w:hAnsi="Symbol" w:hint="default"/>
      </w:rPr>
    </w:lvl>
    <w:lvl w:ilvl="4" w:tplc="6E567418">
      <w:start w:val="1"/>
      <w:numFmt w:val="bullet"/>
      <w:lvlText w:val="o"/>
      <w:lvlJc w:val="left"/>
      <w:pPr>
        <w:ind w:left="3600" w:hanging="360"/>
      </w:pPr>
      <w:rPr>
        <w:rFonts w:ascii="Courier New" w:hAnsi="Courier New" w:hint="default"/>
      </w:rPr>
    </w:lvl>
    <w:lvl w:ilvl="5" w:tplc="55867EC6">
      <w:start w:val="1"/>
      <w:numFmt w:val="bullet"/>
      <w:lvlText w:val=""/>
      <w:lvlJc w:val="left"/>
      <w:pPr>
        <w:ind w:left="4320" w:hanging="360"/>
      </w:pPr>
      <w:rPr>
        <w:rFonts w:ascii="Wingdings" w:hAnsi="Wingdings" w:hint="default"/>
      </w:rPr>
    </w:lvl>
    <w:lvl w:ilvl="6" w:tplc="E32ED78A">
      <w:start w:val="1"/>
      <w:numFmt w:val="bullet"/>
      <w:lvlText w:val=""/>
      <w:lvlJc w:val="left"/>
      <w:pPr>
        <w:ind w:left="5040" w:hanging="360"/>
      </w:pPr>
      <w:rPr>
        <w:rFonts w:ascii="Symbol" w:hAnsi="Symbol" w:hint="default"/>
      </w:rPr>
    </w:lvl>
    <w:lvl w:ilvl="7" w:tplc="74E4D80A">
      <w:start w:val="1"/>
      <w:numFmt w:val="bullet"/>
      <w:lvlText w:val="o"/>
      <w:lvlJc w:val="left"/>
      <w:pPr>
        <w:ind w:left="5760" w:hanging="360"/>
      </w:pPr>
      <w:rPr>
        <w:rFonts w:ascii="Courier New" w:hAnsi="Courier New" w:hint="default"/>
      </w:rPr>
    </w:lvl>
    <w:lvl w:ilvl="8" w:tplc="B44A200C">
      <w:start w:val="1"/>
      <w:numFmt w:val="bullet"/>
      <w:lvlText w:val=""/>
      <w:lvlJc w:val="left"/>
      <w:pPr>
        <w:ind w:left="6480" w:hanging="360"/>
      </w:pPr>
      <w:rPr>
        <w:rFonts w:ascii="Wingdings" w:hAnsi="Wingdings" w:hint="default"/>
      </w:rPr>
    </w:lvl>
  </w:abstractNum>
  <w:abstractNum w:abstractNumId="5" w15:restartNumberingAfterBreak="0">
    <w:nsid w:val="32B5185D"/>
    <w:multiLevelType w:val="hybridMultilevel"/>
    <w:tmpl w:val="CE4E0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417416F"/>
    <w:multiLevelType w:val="hybridMultilevel"/>
    <w:tmpl w:val="063475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6887834"/>
    <w:multiLevelType w:val="hybridMultilevel"/>
    <w:tmpl w:val="8988BB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AB215CC"/>
    <w:multiLevelType w:val="hybridMultilevel"/>
    <w:tmpl w:val="0324CDE8"/>
    <w:lvl w:ilvl="0" w:tplc="F4F88B9E">
      <w:start w:val="1"/>
      <w:numFmt w:val="bullet"/>
      <w:lvlText w:val="·"/>
      <w:lvlJc w:val="left"/>
      <w:pPr>
        <w:ind w:left="720" w:hanging="360"/>
      </w:pPr>
      <w:rPr>
        <w:rFonts w:ascii="Symbol" w:hAnsi="Symbol" w:hint="default"/>
      </w:rPr>
    </w:lvl>
    <w:lvl w:ilvl="1" w:tplc="C4742CA8">
      <w:start w:val="1"/>
      <w:numFmt w:val="bullet"/>
      <w:lvlText w:val="o"/>
      <w:lvlJc w:val="left"/>
      <w:pPr>
        <w:ind w:left="1440" w:hanging="360"/>
      </w:pPr>
      <w:rPr>
        <w:rFonts w:ascii="Courier New" w:hAnsi="Courier New" w:hint="default"/>
      </w:rPr>
    </w:lvl>
    <w:lvl w:ilvl="2" w:tplc="921E253C">
      <w:start w:val="1"/>
      <w:numFmt w:val="bullet"/>
      <w:lvlText w:val=""/>
      <w:lvlJc w:val="left"/>
      <w:pPr>
        <w:ind w:left="2160" w:hanging="360"/>
      </w:pPr>
      <w:rPr>
        <w:rFonts w:ascii="Wingdings" w:hAnsi="Wingdings" w:hint="default"/>
      </w:rPr>
    </w:lvl>
    <w:lvl w:ilvl="3" w:tplc="EF1E09EA">
      <w:start w:val="1"/>
      <w:numFmt w:val="bullet"/>
      <w:lvlText w:val=""/>
      <w:lvlJc w:val="left"/>
      <w:pPr>
        <w:ind w:left="2880" w:hanging="360"/>
      </w:pPr>
      <w:rPr>
        <w:rFonts w:ascii="Symbol" w:hAnsi="Symbol" w:hint="default"/>
      </w:rPr>
    </w:lvl>
    <w:lvl w:ilvl="4" w:tplc="D7A8DB20">
      <w:start w:val="1"/>
      <w:numFmt w:val="bullet"/>
      <w:lvlText w:val="o"/>
      <w:lvlJc w:val="left"/>
      <w:pPr>
        <w:ind w:left="3600" w:hanging="360"/>
      </w:pPr>
      <w:rPr>
        <w:rFonts w:ascii="Courier New" w:hAnsi="Courier New" w:hint="default"/>
      </w:rPr>
    </w:lvl>
    <w:lvl w:ilvl="5" w:tplc="E8A6E3C0">
      <w:start w:val="1"/>
      <w:numFmt w:val="bullet"/>
      <w:lvlText w:val=""/>
      <w:lvlJc w:val="left"/>
      <w:pPr>
        <w:ind w:left="4320" w:hanging="360"/>
      </w:pPr>
      <w:rPr>
        <w:rFonts w:ascii="Wingdings" w:hAnsi="Wingdings" w:hint="default"/>
      </w:rPr>
    </w:lvl>
    <w:lvl w:ilvl="6" w:tplc="FA089D84">
      <w:start w:val="1"/>
      <w:numFmt w:val="bullet"/>
      <w:lvlText w:val=""/>
      <w:lvlJc w:val="left"/>
      <w:pPr>
        <w:ind w:left="5040" w:hanging="360"/>
      </w:pPr>
      <w:rPr>
        <w:rFonts w:ascii="Symbol" w:hAnsi="Symbol" w:hint="default"/>
      </w:rPr>
    </w:lvl>
    <w:lvl w:ilvl="7" w:tplc="53C89410">
      <w:start w:val="1"/>
      <w:numFmt w:val="bullet"/>
      <w:lvlText w:val="o"/>
      <w:lvlJc w:val="left"/>
      <w:pPr>
        <w:ind w:left="5760" w:hanging="360"/>
      </w:pPr>
      <w:rPr>
        <w:rFonts w:ascii="Courier New" w:hAnsi="Courier New" w:hint="default"/>
      </w:rPr>
    </w:lvl>
    <w:lvl w:ilvl="8" w:tplc="967A31F4">
      <w:start w:val="1"/>
      <w:numFmt w:val="bullet"/>
      <w:lvlText w:val=""/>
      <w:lvlJc w:val="left"/>
      <w:pPr>
        <w:ind w:left="6480" w:hanging="360"/>
      </w:pPr>
      <w:rPr>
        <w:rFonts w:ascii="Wingdings" w:hAnsi="Wingdings" w:hint="default"/>
      </w:rPr>
    </w:lvl>
  </w:abstractNum>
  <w:abstractNum w:abstractNumId="12" w15:restartNumberingAfterBreak="0">
    <w:nsid w:val="670360CE"/>
    <w:multiLevelType w:val="hybridMultilevel"/>
    <w:tmpl w:val="D0D030B4"/>
    <w:lvl w:ilvl="0" w:tplc="F6607B78">
      <w:start w:val="1"/>
      <w:numFmt w:val="bullet"/>
      <w:lvlText w:val=""/>
      <w:lvlJc w:val="left"/>
      <w:pPr>
        <w:ind w:left="720" w:hanging="360"/>
      </w:pPr>
      <w:rPr>
        <w:rFonts w:ascii="Symbol" w:hAnsi="Symbol" w:hint="default"/>
      </w:rPr>
    </w:lvl>
    <w:lvl w:ilvl="1" w:tplc="3432BB28">
      <w:start w:val="1"/>
      <w:numFmt w:val="bullet"/>
      <w:lvlText w:val="o"/>
      <w:lvlJc w:val="left"/>
      <w:pPr>
        <w:ind w:left="1440" w:hanging="360"/>
      </w:pPr>
      <w:rPr>
        <w:rFonts w:ascii="Courier New" w:hAnsi="Courier New" w:hint="default"/>
      </w:rPr>
    </w:lvl>
    <w:lvl w:ilvl="2" w:tplc="8E42268A">
      <w:start w:val="1"/>
      <w:numFmt w:val="bullet"/>
      <w:lvlText w:val=""/>
      <w:lvlJc w:val="left"/>
      <w:pPr>
        <w:ind w:left="2160" w:hanging="360"/>
      </w:pPr>
      <w:rPr>
        <w:rFonts w:ascii="Wingdings" w:hAnsi="Wingdings" w:hint="default"/>
      </w:rPr>
    </w:lvl>
    <w:lvl w:ilvl="3" w:tplc="CA50EF9E">
      <w:start w:val="1"/>
      <w:numFmt w:val="bullet"/>
      <w:lvlText w:val=""/>
      <w:lvlJc w:val="left"/>
      <w:pPr>
        <w:ind w:left="2880" w:hanging="360"/>
      </w:pPr>
      <w:rPr>
        <w:rFonts w:ascii="Symbol" w:hAnsi="Symbol" w:hint="default"/>
      </w:rPr>
    </w:lvl>
    <w:lvl w:ilvl="4" w:tplc="2E3627DC">
      <w:start w:val="1"/>
      <w:numFmt w:val="bullet"/>
      <w:lvlText w:val="o"/>
      <w:lvlJc w:val="left"/>
      <w:pPr>
        <w:ind w:left="3600" w:hanging="360"/>
      </w:pPr>
      <w:rPr>
        <w:rFonts w:ascii="Courier New" w:hAnsi="Courier New" w:hint="default"/>
      </w:rPr>
    </w:lvl>
    <w:lvl w:ilvl="5" w:tplc="88E2BC04">
      <w:start w:val="1"/>
      <w:numFmt w:val="bullet"/>
      <w:lvlText w:val=""/>
      <w:lvlJc w:val="left"/>
      <w:pPr>
        <w:ind w:left="4320" w:hanging="360"/>
      </w:pPr>
      <w:rPr>
        <w:rFonts w:ascii="Wingdings" w:hAnsi="Wingdings" w:hint="default"/>
      </w:rPr>
    </w:lvl>
    <w:lvl w:ilvl="6" w:tplc="705291CA">
      <w:start w:val="1"/>
      <w:numFmt w:val="bullet"/>
      <w:lvlText w:val=""/>
      <w:lvlJc w:val="left"/>
      <w:pPr>
        <w:ind w:left="5040" w:hanging="360"/>
      </w:pPr>
      <w:rPr>
        <w:rFonts w:ascii="Symbol" w:hAnsi="Symbol" w:hint="default"/>
      </w:rPr>
    </w:lvl>
    <w:lvl w:ilvl="7" w:tplc="9A82E492">
      <w:start w:val="1"/>
      <w:numFmt w:val="bullet"/>
      <w:lvlText w:val="o"/>
      <w:lvlJc w:val="left"/>
      <w:pPr>
        <w:ind w:left="5760" w:hanging="360"/>
      </w:pPr>
      <w:rPr>
        <w:rFonts w:ascii="Courier New" w:hAnsi="Courier New" w:hint="default"/>
      </w:rPr>
    </w:lvl>
    <w:lvl w:ilvl="8" w:tplc="40F2FEBA">
      <w:start w:val="1"/>
      <w:numFmt w:val="bullet"/>
      <w:lvlText w:val=""/>
      <w:lvlJc w:val="left"/>
      <w:pPr>
        <w:ind w:left="6480" w:hanging="360"/>
      </w:pPr>
      <w:rPr>
        <w:rFonts w:ascii="Wingdings" w:hAnsi="Wingdings" w:hint="default"/>
      </w:rPr>
    </w:lvl>
  </w:abstractNum>
  <w:abstractNum w:abstractNumId="13" w15:restartNumberingAfterBreak="0">
    <w:nsid w:val="694418DA"/>
    <w:multiLevelType w:val="hybridMultilevel"/>
    <w:tmpl w:val="1E9483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7CF1886"/>
    <w:multiLevelType w:val="hybridMultilevel"/>
    <w:tmpl w:val="95EAB2DE"/>
    <w:lvl w:ilvl="0" w:tplc="A52C0F9E">
      <w:start w:val="1"/>
      <w:numFmt w:val="bullet"/>
      <w:lvlText w:val="·"/>
      <w:lvlJc w:val="left"/>
      <w:pPr>
        <w:ind w:left="720" w:hanging="360"/>
      </w:pPr>
      <w:rPr>
        <w:rFonts w:ascii="Symbol" w:hAnsi="Symbol" w:hint="default"/>
      </w:rPr>
    </w:lvl>
    <w:lvl w:ilvl="1" w:tplc="74704980">
      <w:start w:val="1"/>
      <w:numFmt w:val="bullet"/>
      <w:lvlText w:val="o"/>
      <w:lvlJc w:val="left"/>
      <w:pPr>
        <w:ind w:left="1440" w:hanging="360"/>
      </w:pPr>
      <w:rPr>
        <w:rFonts w:ascii="Courier New" w:hAnsi="Courier New" w:hint="default"/>
      </w:rPr>
    </w:lvl>
    <w:lvl w:ilvl="2" w:tplc="34A03A12">
      <w:start w:val="1"/>
      <w:numFmt w:val="bullet"/>
      <w:lvlText w:val=""/>
      <w:lvlJc w:val="left"/>
      <w:pPr>
        <w:ind w:left="2160" w:hanging="360"/>
      </w:pPr>
      <w:rPr>
        <w:rFonts w:ascii="Wingdings" w:hAnsi="Wingdings" w:hint="default"/>
      </w:rPr>
    </w:lvl>
    <w:lvl w:ilvl="3" w:tplc="498AA220">
      <w:start w:val="1"/>
      <w:numFmt w:val="bullet"/>
      <w:lvlText w:val=""/>
      <w:lvlJc w:val="left"/>
      <w:pPr>
        <w:ind w:left="2880" w:hanging="360"/>
      </w:pPr>
      <w:rPr>
        <w:rFonts w:ascii="Symbol" w:hAnsi="Symbol" w:hint="default"/>
      </w:rPr>
    </w:lvl>
    <w:lvl w:ilvl="4" w:tplc="3C1A3D9E">
      <w:start w:val="1"/>
      <w:numFmt w:val="bullet"/>
      <w:lvlText w:val="o"/>
      <w:lvlJc w:val="left"/>
      <w:pPr>
        <w:ind w:left="3600" w:hanging="360"/>
      </w:pPr>
      <w:rPr>
        <w:rFonts w:ascii="Courier New" w:hAnsi="Courier New" w:hint="default"/>
      </w:rPr>
    </w:lvl>
    <w:lvl w:ilvl="5" w:tplc="236430F6">
      <w:start w:val="1"/>
      <w:numFmt w:val="bullet"/>
      <w:lvlText w:val=""/>
      <w:lvlJc w:val="left"/>
      <w:pPr>
        <w:ind w:left="4320" w:hanging="360"/>
      </w:pPr>
      <w:rPr>
        <w:rFonts w:ascii="Wingdings" w:hAnsi="Wingdings" w:hint="default"/>
      </w:rPr>
    </w:lvl>
    <w:lvl w:ilvl="6" w:tplc="D6E23D78">
      <w:start w:val="1"/>
      <w:numFmt w:val="bullet"/>
      <w:lvlText w:val=""/>
      <w:lvlJc w:val="left"/>
      <w:pPr>
        <w:ind w:left="5040" w:hanging="360"/>
      </w:pPr>
      <w:rPr>
        <w:rFonts w:ascii="Symbol" w:hAnsi="Symbol" w:hint="default"/>
      </w:rPr>
    </w:lvl>
    <w:lvl w:ilvl="7" w:tplc="9410AF18">
      <w:start w:val="1"/>
      <w:numFmt w:val="bullet"/>
      <w:lvlText w:val="o"/>
      <w:lvlJc w:val="left"/>
      <w:pPr>
        <w:ind w:left="5760" w:hanging="360"/>
      </w:pPr>
      <w:rPr>
        <w:rFonts w:ascii="Courier New" w:hAnsi="Courier New" w:hint="default"/>
      </w:rPr>
    </w:lvl>
    <w:lvl w:ilvl="8" w:tplc="C93A5B56">
      <w:start w:val="1"/>
      <w:numFmt w:val="bullet"/>
      <w:lvlText w:val=""/>
      <w:lvlJc w:val="left"/>
      <w:pPr>
        <w:ind w:left="6480" w:hanging="360"/>
      </w:pPr>
      <w:rPr>
        <w:rFonts w:ascii="Wingdings" w:hAnsi="Wingdings" w:hint="default"/>
      </w:rPr>
    </w:lvl>
  </w:abstractNum>
  <w:num w:numId="1" w16cid:durableId="575629856">
    <w:abstractNumId w:val="7"/>
  </w:num>
  <w:num w:numId="2" w16cid:durableId="1936089643">
    <w:abstractNumId w:val="2"/>
  </w:num>
  <w:num w:numId="3" w16cid:durableId="422457728">
    <w:abstractNumId w:val="6"/>
  </w:num>
  <w:num w:numId="4" w16cid:durableId="8338187">
    <w:abstractNumId w:val="3"/>
  </w:num>
  <w:num w:numId="5" w16cid:durableId="962033069">
    <w:abstractNumId w:val="8"/>
  </w:num>
  <w:num w:numId="6" w16cid:durableId="1680813685">
    <w:abstractNumId w:val="0"/>
  </w:num>
  <w:num w:numId="7" w16cid:durableId="1585988709">
    <w:abstractNumId w:val="12"/>
  </w:num>
  <w:num w:numId="8" w16cid:durableId="982084639">
    <w:abstractNumId w:val="11"/>
  </w:num>
  <w:num w:numId="9" w16cid:durableId="2093357362">
    <w:abstractNumId w:val="14"/>
  </w:num>
  <w:num w:numId="10" w16cid:durableId="1187400573">
    <w:abstractNumId w:val="4"/>
  </w:num>
  <w:num w:numId="11" w16cid:durableId="799031799">
    <w:abstractNumId w:val="13"/>
  </w:num>
  <w:num w:numId="12" w16cid:durableId="1629779145">
    <w:abstractNumId w:val="1"/>
  </w:num>
  <w:num w:numId="13" w16cid:durableId="357438476">
    <w:abstractNumId w:val="9"/>
  </w:num>
  <w:num w:numId="14" w16cid:durableId="884949305">
    <w:abstractNumId w:val="10"/>
  </w:num>
  <w:num w:numId="15" w16cid:durableId="77621847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attachedTemplate r:id="rId1"/>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4746"/>
    <w:rsid w:val="0002109E"/>
    <w:rsid w:val="00052EAE"/>
    <w:rsid w:val="00052FB7"/>
    <w:rsid w:val="00055510"/>
    <w:rsid w:val="00062C0E"/>
    <w:rsid w:val="00077BFD"/>
    <w:rsid w:val="00092842"/>
    <w:rsid w:val="000A1ED9"/>
    <w:rsid w:val="000D4977"/>
    <w:rsid w:val="000E506D"/>
    <w:rsid w:val="00113F7E"/>
    <w:rsid w:val="00194B44"/>
    <w:rsid w:val="001E3AFA"/>
    <w:rsid w:val="00217EF6"/>
    <w:rsid w:val="002232EE"/>
    <w:rsid w:val="00234E83"/>
    <w:rsid w:val="00236178"/>
    <w:rsid w:val="00240CCD"/>
    <w:rsid w:val="00257218"/>
    <w:rsid w:val="0026754C"/>
    <w:rsid w:val="00281752"/>
    <w:rsid w:val="00283C4B"/>
    <w:rsid w:val="002A765E"/>
    <w:rsid w:val="002F5741"/>
    <w:rsid w:val="00370E85"/>
    <w:rsid w:val="00390AFE"/>
    <w:rsid w:val="00394ACC"/>
    <w:rsid w:val="003E07E3"/>
    <w:rsid w:val="003E464A"/>
    <w:rsid w:val="00441E5D"/>
    <w:rsid w:val="0044202B"/>
    <w:rsid w:val="00442197"/>
    <w:rsid w:val="004700C9"/>
    <w:rsid w:val="0049427D"/>
    <w:rsid w:val="004C3308"/>
    <w:rsid w:val="004D61CA"/>
    <w:rsid w:val="004F0CB1"/>
    <w:rsid w:val="004F5EFF"/>
    <w:rsid w:val="0055178A"/>
    <w:rsid w:val="00562EF9"/>
    <w:rsid w:val="00563639"/>
    <w:rsid w:val="00590848"/>
    <w:rsid w:val="005B7727"/>
    <w:rsid w:val="005C0A74"/>
    <w:rsid w:val="005F4CF3"/>
    <w:rsid w:val="006150D9"/>
    <w:rsid w:val="00617BFB"/>
    <w:rsid w:val="0063483B"/>
    <w:rsid w:val="0063617B"/>
    <w:rsid w:val="00655A35"/>
    <w:rsid w:val="00667A1A"/>
    <w:rsid w:val="006732D4"/>
    <w:rsid w:val="00697EAF"/>
    <w:rsid w:val="00720D18"/>
    <w:rsid w:val="007342C4"/>
    <w:rsid w:val="00783E70"/>
    <w:rsid w:val="007D52DB"/>
    <w:rsid w:val="008021E9"/>
    <w:rsid w:val="008061A8"/>
    <w:rsid w:val="0087550C"/>
    <w:rsid w:val="00896128"/>
    <w:rsid w:val="008D33F7"/>
    <w:rsid w:val="008F5BAD"/>
    <w:rsid w:val="009026E6"/>
    <w:rsid w:val="009161D4"/>
    <w:rsid w:val="00932E77"/>
    <w:rsid w:val="009425CE"/>
    <w:rsid w:val="0094306F"/>
    <w:rsid w:val="009C5836"/>
    <w:rsid w:val="00A07BEE"/>
    <w:rsid w:val="00A24DD8"/>
    <w:rsid w:val="00A727AF"/>
    <w:rsid w:val="00AC6E00"/>
    <w:rsid w:val="00AF1B02"/>
    <w:rsid w:val="00B154EE"/>
    <w:rsid w:val="00B36389"/>
    <w:rsid w:val="00B74D8A"/>
    <w:rsid w:val="00B844A6"/>
    <w:rsid w:val="00BC6522"/>
    <w:rsid w:val="00BD10BC"/>
    <w:rsid w:val="00BD4F86"/>
    <w:rsid w:val="00BE10AC"/>
    <w:rsid w:val="00BE11B2"/>
    <w:rsid w:val="00BE2415"/>
    <w:rsid w:val="00BE7CB7"/>
    <w:rsid w:val="00C152D1"/>
    <w:rsid w:val="00C37C79"/>
    <w:rsid w:val="00C66106"/>
    <w:rsid w:val="00C87B4A"/>
    <w:rsid w:val="00C94746"/>
    <w:rsid w:val="00CD4084"/>
    <w:rsid w:val="00CE4CE4"/>
    <w:rsid w:val="00CF34D4"/>
    <w:rsid w:val="00D15A06"/>
    <w:rsid w:val="00D3715A"/>
    <w:rsid w:val="00D535B3"/>
    <w:rsid w:val="00D72F6E"/>
    <w:rsid w:val="00D84756"/>
    <w:rsid w:val="00DD563C"/>
    <w:rsid w:val="00E23CF2"/>
    <w:rsid w:val="00E25737"/>
    <w:rsid w:val="00E6287D"/>
    <w:rsid w:val="00E871FF"/>
    <w:rsid w:val="00EA5221"/>
    <w:rsid w:val="00EC33CC"/>
    <w:rsid w:val="00EF39BB"/>
    <w:rsid w:val="00F16A47"/>
    <w:rsid w:val="00F33711"/>
    <w:rsid w:val="00F612A0"/>
    <w:rsid w:val="00F77049"/>
    <w:rsid w:val="00FA0E7E"/>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3458742"/>
  <w15:docId w15:val="{6BF5B997-6082-4C45-B2A7-CA449B19B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7218"/>
    <w:pPr>
      <w:spacing w:after="160" w:line="279" w:lineRule="auto"/>
    </w:pPr>
    <w:rPr>
      <w:rFonts w:ascii="Avenir Next LT Pro" w:hAnsi="Avenir Next LT Pro" w:cstheme="minorBidi"/>
      <w:sz w:val="24"/>
      <w:szCs w:val="24"/>
    </w:rPr>
  </w:style>
  <w:style w:type="paragraph" w:styleId="Heading1">
    <w:name w:val="heading 1"/>
    <w:aliases w:val="Cover heading"/>
    <w:basedOn w:val="Normal"/>
    <w:next w:val="Normal"/>
    <w:link w:val="Heading1Char"/>
    <w:uiPriority w:val="9"/>
    <w:qFormat/>
    <w:rsid w:val="004C3308"/>
    <w:pPr>
      <w:spacing w:before="240" w:after="120"/>
      <w:outlineLvl w:val="0"/>
    </w:pPr>
    <w:rPr>
      <w:b/>
      <w:bCs/>
      <w:noProof/>
      <w:color w:val="9C2A5D"/>
      <w:sz w:val="56"/>
      <w:szCs w:val="56"/>
    </w:rPr>
  </w:style>
  <w:style w:type="paragraph" w:styleId="Heading2">
    <w:name w:val="heading 2"/>
    <w:basedOn w:val="Normal"/>
    <w:next w:val="Normal"/>
    <w:link w:val="Heading2Char"/>
    <w:uiPriority w:val="9"/>
    <w:unhideWhenUsed/>
    <w:qFormat/>
    <w:rsid w:val="004C3308"/>
    <w:pPr>
      <w:outlineLvl w:val="1"/>
    </w:pPr>
    <w:rPr>
      <w:iCs/>
      <w:color w:val="9C2A5D"/>
      <w:sz w:val="36"/>
    </w:rPr>
  </w:style>
  <w:style w:type="paragraph" w:styleId="Heading3">
    <w:name w:val="heading 3"/>
    <w:basedOn w:val="Subtitle"/>
    <w:next w:val="Normal"/>
    <w:link w:val="Heading3Char"/>
    <w:uiPriority w:val="9"/>
    <w:unhideWhenUsed/>
    <w:qFormat/>
    <w:rsid w:val="004C3308"/>
    <w:pPr>
      <w:spacing w:before="60"/>
      <w:outlineLvl w:val="2"/>
    </w:pPr>
    <w:rPr>
      <w:color w:val="9C2A5D"/>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C3308"/>
    <w:rPr>
      <w:rFonts w:ascii="Avenir Next LT Pro" w:hAnsi="Avenir Next LT Pro" w:cstheme="minorBidi"/>
      <w:b/>
      <w:bCs/>
      <w:noProof/>
      <w:color w:val="9C2A5D"/>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4C3308"/>
    <w:rPr>
      <w:rFonts w:ascii="Avenir Next LT Pro" w:hAnsi="Avenir Next LT Pro" w:cstheme="minorBidi"/>
      <w:iCs/>
      <w:color w:val="9C2A5D"/>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BE7CB7"/>
    <w:pPr>
      <w:tabs>
        <w:tab w:val="left" w:pos="142"/>
        <w:tab w:val="left" w:pos="284"/>
      </w:tabs>
      <w:spacing w:after="0"/>
    </w:pPr>
    <w:rPr>
      <w:b/>
      <w:bCs/>
      <w:i/>
      <w:iCs w:val="0"/>
      <w:color w:val="004E7A" w:themeColor="text1" w:themeTint="E6"/>
      <w:spacing w:val="10"/>
      <w:sz w:val="22"/>
    </w:rPr>
  </w:style>
  <w:style w:type="character" w:customStyle="1" w:styleId="SubtitleChar">
    <w:name w:val="Subtitle Char"/>
    <w:basedOn w:val="DefaultParagraphFont"/>
    <w:link w:val="Subtitle"/>
    <w:uiPriority w:val="11"/>
    <w:rsid w:val="00BE7CB7"/>
    <w:rPr>
      <w:rFonts w:ascii="Avenir Next LT Pro" w:hAnsi="Avenir Next LT Pro"/>
      <w:b/>
      <w:bCs/>
      <w:color w:val="004E7A" w:themeColor="text1" w:themeTint="E6"/>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4C3308"/>
    <w:rPr>
      <w:rFonts w:ascii="Avenir Next LT Pro" w:hAnsi="Avenir Next LT Pro" w:cstheme="minorBidi"/>
      <w:b/>
      <w:bCs/>
      <w:i/>
      <w:color w:val="9C2A5D"/>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Hyperlink">
    <w:name w:val="Hyperlink"/>
    <w:basedOn w:val="DefaultParagraphFont"/>
    <w:uiPriority w:val="99"/>
    <w:unhideWhenUsed/>
    <w:rsid w:val="00257218"/>
    <w:rPr>
      <w:color w:val="0085E8"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www.kmart.com.au/product/frame-4in.-x-6in.-monaco-white-42794271/"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www.kmart.com.au/product/120ml-8-pack-preserving-jars-42688662/"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ryn.Somerville\Downloads\OneDrive_1_06-03-2026\01623%20MIR-Leaders&#8217;%20Notes%20&#8211;%20Mother's%20Day%202026.dotx" TargetMode="External"/></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4DBFDD1-4E91-43F2-B400-1047998F5B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01623 MIR-Leaders’ Notes – Mother's Day 2026</Template>
  <TotalTime>7</TotalTime>
  <Pages>5</Pages>
  <Words>949</Words>
  <Characters>4539</Characters>
  <Application>Microsoft Office Word</Application>
  <DocSecurity>0</DocSecurity>
  <Lines>134</Lines>
  <Paragraphs>71</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5460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Taryn Somerville</dc:creator>
  <cp:keywords/>
  <dc:description/>
  <cp:lastModifiedBy>Taryn Somerville</cp:lastModifiedBy>
  <cp:revision>3</cp:revision>
  <cp:lastPrinted>2026-03-04T02:55:00Z</cp:lastPrinted>
  <dcterms:created xsi:type="dcterms:W3CDTF">2026-03-06T03:51:00Z</dcterms:created>
  <dcterms:modified xsi:type="dcterms:W3CDTF">2026-03-06T07:14:00Z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y fmtid="{D5CDD505-2E9C-101B-9397-08002B2CF9AE}" pid="4" name="GrammarlyDocumentId">
    <vt:lpwstr>ac991b62-2056-49a2-84a8-30bc8c07f0cb</vt:lpwstr>
  </property>
</Properties>
</file>